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1C928E4" w14:textId="77777777" w:rsidR="00880BC6" w:rsidRDefault="00880BC6" w:rsidP="00880BC6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60288" behindDoc="1" locked="0" layoutInCell="1" allowOverlap="1" wp14:anchorId="1D326CC0" wp14:editId="3282C4E4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86294283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>Załącznik nr 10 do Umowy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KSeF</w:t>
      </w:r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501D00CE" w:rsidR="00C617FB" w:rsidRDefault="001C0886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C0886">
        <w:rPr>
          <w:rFonts w:ascii="Times New Roman" w:eastAsia="Calibri" w:hAnsi="Times New Roman"/>
          <w:sz w:val="22"/>
          <w:szCs w:val="22"/>
        </w:rPr>
        <w:t xml:space="preserve">Poniższe postanowienia niniejszego paragrafu będą miały pierwszeństwo w przypadku rozbieżności z dotychczasowymi ustaleniami Stron, w tym z innymi postanowieniami niniejszej Umowy, w tym przedmiocie. </w:t>
      </w:r>
    </w:p>
    <w:p w14:paraId="1C3D13F7" w14:textId="41FAA1A9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</w:t>
      </w:r>
      <w:r w:rsidR="001C0886" w:rsidRPr="001C0886">
        <w:rPr>
          <w:rFonts w:ascii="Times New Roman" w:eastAsia="Calibri" w:hAnsi="Times New Roman"/>
          <w:sz w:val="22"/>
          <w:szCs w:val="22"/>
        </w:rPr>
        <w:t>(co w rozumieniu niniejszego paragrafu obejmuje również fakturę korygującą) z wykorzystaniem Krajowego Systemu e-Faktur (dalej: KSeF)</w:t>
      </w:r>
      <w:r w:rsidR="001C0886">
        <w:rPr>
          <w:rFonts w:ascii="Times New Roman" w:eastAsia="Calibri" w:hAnsi="Times New Roman"/>
          <w:sz w:val="22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z wykorzystaniem </w:t>
      </w:r>
      <w:r w:rsidR="001C0886" w:rsidRPr="00BF4C85">
        <w:rPr>
          <w:rFonts w:ascii="Times New Roman" w:eastAsia="Calibri" w:hAnsi="Times New Roman"/>
          <w:sz w:val="22"/>
          <w:szCs w:val="22"/>
        </w:rPr>
        <w:t>Krajowego Systemu e-Faktur (dalej: KSeF),</w:t>
      </w:r>
      <w:r w:rsidRPr="001E60E1">
        <w:rPr>
          <w:rFonts w:ascii="Times New Roman" w:eastAsia="Calibri" w:hAnsi="Times New Roman"/>
          <w:sz w:val="22"/>
          <w:szCs w:val="22"/>
        </w:rPr>
        <w:t xml:space="preserve"> chyba że zaistnieją przypadki, o których mowa w ustawie o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z dnia 11 marca 2004 r. o podatku od towarów i usług (dalej: ustawa  o VAT) </w:t>
      </w:r>
      <w:r w:rsidRPr="001E60E1">
        <w:rPr>
          <w:rFonts w:ascii="Times New Roman" w:eastAsia="Calibri" w:hAnsi="Times New Roman"/>
          <w:sz w:val="22"/>
          <w:szCs w:val="22"/>
        </w:rPr>
        <w:t xml:space="preserve">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4627A7F3" w:rsidR="009A31D9" w:rsidRPr="001E60E1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lastRenderedPageBreak/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403695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7AAC" w14:textId="77777777" w:rsidR="00D219A4" w:rsidRDefault="00D219A4">
      <w:r>
        <w:separator/>
      </w:r>
    </w:p>
  </w:endnote>
  <w:endnote w:type="continuationSeparator" w:id="0">
    <w:p w14:paraId="4F5A7EA6" w14:textId="77777777" w:rsidR="00D219A4" w:rsidRDefault="00D2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EE9BD" w14:textId="77777777" w:rsidR="00D219A4" w:rsidRDefault="00D219A4">
      <w:r>
        <w:separator/>
      </w:r>
    </w:p>
  </w:footnote>
  <w:footnote w:type="continuationSeparator" w:id="0">
    <w:p w14:paraId="61C6F17F" w14:textId="77777777" w:rsidR="00D219A4" w:rsidRDefault="00D219A4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>rozumieniu KSeF.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1A20"/>
    <w:rsid w:val="00017334"/>
    <w:rsid w:val="000174CD"/>
    <w:rsid w:val="00024745"/>
    <w:rsid w:val="00025CEA"/>
    <w:rsid w:val="00031204"/>
    <w:rsid w:val="0005625B"/>
    <w:rsid w:val="00075FEF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C0886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F38"/>
    <w:rsid w:val="003148FE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F192D"/>
    <w:rsid w:val="003F1BDD"/>
    <w:rsid w:val="003F7B7E"/>
    <w:rsid w:val="00403695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4F30D8"/>
    <w:rsid w:val="005048F8"/>
    <w:rsid w:val="00511FCD"/>
    <w:rsid w:val="00531C34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318B8"/>
    <w:rsid w:val="00642268"/>
    <w:rsid w:val="0066330B"/>
    <w:rsid w:val="006A21F7"/>
    <w:rsid w:val="006C2F7A"/>
    <w:rsid w:val="006C348B"/>
    <w:rsid w:val="006C72C0"/>
    <w:rsid w:val="006F3257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33574"/>
    <w:rsid w:val="008341AF"/>
    <w:rsid w:val="00850D06"/>
    <w:rsid w:val="00861889"/>
    <w:rsid w:val="00871E2D"/>
    <w:rsid w:val="00876C45"/>
    <w:rsid w:val="008804CC"/>
    <w:rsid w:val="00880BC6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0E1"/>
    <w:rsid w:val="00A54590"/>
    <w:rsid w:val="00A615B6"/>
    <w:rsid w:val="00A62BCA"/>
    <w:rsid w:val="00A738C8"/>
    <w:rsid w:val="00A74DF3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5864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BF4C85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D2C32"/>
    <w:rsid w:val="00CE7751"/>
    <w:rsid w:val="00D04B70"/>
    <w:rsid w:val="00D1187E"/>
    <w:rsid w:val="00D219A4"/>
    <w:rsid w:val="00D21DD1"/>
    <w:rsid w:val="00D27643"/>
    <w:rsid w:val="00D34494"/>
    <w:rsid w:val="00D4015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4989"/>
    <w:rsid w:val="00E37CA5"/>
    <w:rsid w:val="00E44600"/>
    <w:rsid w:val="00E54B84"/>
    <w:rsid w:val="00E56A68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0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Arkuszewska Katarzyna (ANW)</cp:lastModifiedBy>
  <cp:revision>2</cp:revision>
  <cp:lastPrinted>2025-10-09T13:52:00Z</cp:lastPrinted>
  <dcterms:created xsi:type="dcterms:W3CDTF">2026-05-15T10:57:00Z</dcterms:created>
  <dcterms:modified xsi:type="dcterms:W3CDTF">2026-05-15T10:57:00Z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